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52AA70DD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8A488D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4156A3">
        <w:rPr>
          <w:szCs w:val="24"/>
        </w:rPr>
        <w:t>2531</w:t>
      </w:r>
    </w:p>
    <w:p w14:paraId="6ADF14B6" w14:textId="77777777" w:rsidR="002B7531" w:rsidRDefault="008A488D" w:rsidP="002B7531">
      <w:pPr>
        <w:pStyle w:val="3GPPHeader"/>
        <w:rPr>
          <w:sz w:val="22"/>
          <w:szCs w:val="22"/>
          <w:lang w:val="en-US"/>
        </w:rPr>
      </w:pPr>
      <w:r>
        <w:rPr>
          <w:lang w:eastAsia="en-US"/>
        </w:rPr>
        <w:t>Sanya</w:t>
      </w:r>
      <w:r w:rsidRPr="00DA01B6">
        <w:rPr>
          <w:lang w:eastAsia="en-US"/>
        </w:rPr>
        <w:t xml:space="preserve">, </w:t>
      </w:r>
      <w:r>
        <w:rPr>
          <w:lang w:eastAsia="en-US"/>
        </w:rPr>
        <w:t>P. R. China</w:t>
      </w:r>
      <w:r w:rsidRPr="00DA01B6">
        <w:rPr>
          <w:lang w:eastAsia="en-US"/>
        </w:rPr>
        <w:t>,</w:t>
      </w:r>
      <w:r w:rsidRPr="007A068F">
        <w:rPr>
          <w:lang w:eastAsia="en-US"/>
        </w:rPr>
        <w:t xml:space="preserve"> </w:t>
      </w:r>
      <w:r w:rsidR="002B7531">
        <w:rPr>
          <w:noProof/>
        </w:rPr>
        <w:t>16</w:t>
      </w:r>
      <w:r w:rsidR="002B7531">
        <w:rPr>
          <w:noProof/>
          <w:vertAlign w:val="superscript"/>
        </w:rPr>
        <w:t>th</w:t>
      </w:r>
      <w:r w:rsidR="002B7531">
        <w:rPr>
          <w:noProof/>
        </w:rPr>
        <w:t>- 20</w:t>
      </w:r>
      <w:r w:rsidR="002B7531">
        <w:rPr>
          <w:noProof/>
          <w:vertAlign w:val="superscript"/>
        </w:rPr>
        <w:t>th</w:t>
      </w:r>
      <w:r w:rsidR="002B7531">
        <w:rPr>
          <w:noProof/>
        </w:rPr>
        <w:t xml:space="preserve"> April  2018</w:t>
      </w:r>
    </w:p>
    <w:p w14:paraId="65101127" w14:textId="64995F04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63CE32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3073DB">
        <w:rPr>
          <w:sz w:val="22"/>
          <w:szCs w:val="22"/>
          <w:lang w:val="en-US"/>
        </w:rPr>
        <w:t>5</w:t>
      </w:r>
    </w:p>
    <w:p w14:paraId="5DAA27F0" w14:textId="6796B602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C6440B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724BC">
        <w:rPr>
          <w:sz w:val="22"/>
          <w:szCs w:val="22"/>
        </w:rPr>
        <w:t>Cover page 38.463</w:t>
      </w:r>
    </w:p>
    <w:p w14:paraId="7E783B99" w14:textId="3417EB59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724BC">
        <w:rPr>
          <w:sz w:val="22"/>
          <w:szCs w:val="22"/>
        </w:rPr>
        <w:t>Agreement</w:t>
      </w:r>
      <w:r w:rsidR="00644B4E">
        <w:rPr>
          <w:sz w:val="22"/>
          <w:szCs w:val="22"/>
        </w:rPr>
        <w:t xml:space="preserve"> 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6F48556" w14:textId="42E02479" w:rsidR="00436268" w:rsidRDefault="009B6455" w:rsidP="00345333">
      <w:r>
        <w:t xml:space="preserve">This </w:t>
      </w:r>
      <w:r w:rsidR="00EE1B17">
        <w:t xml:space="preserve">is the cover page for </w:t>
      </w:r>
      <w:r>
        <w:t>TS 38.463</w:t>
      </w:r>
      <w:r w:rsidR="00EE1B17">
        <w:t xml:space="preserve"> v0.2.0.</w:t>
      </w:r>
    </w:p>
    <w:p w14:paraId="182CF140" w14:textId="77777777" w:rsidR="00BA1BA8" w:rsidRDefault="00BA1BA8" w:rsidP="00BA1BA8">
      <w:pPr>
        <w:pStyle w:val="Heading1"/>
      </w:pPr>
      <w:r>
        <w:t>Discussion</w:t>
      </w:r>
    </w:p>
    <w:p w14:paraId="19E16A0E" w14:textId="5CB709B0" w:rsidR="00EE1B17" w:rsidRDefault="00EE1B17" w:rsidP="007472CC">
      <w:pPr>
        <w:rPr>
          <w:rFonts w:ascii="Times New Roman" w:hAnsi="Times New Roman"/>
          <w:lang w:val="en-US"/>
        </w:rPr>
      </w:pPr>
      <w:r>
        <w:rPr>
          <w:lang w:val="en-US"/>
        </w:rPr>
        <w:t>Attached is an update of TS 38.463 incorporating the following agreed pCRs from RAN3#99bis:</w:t>
      </w:r>
    </w:p>
    <w:p w14:paraId="136BF057" w14:textId="7D465E35" w:rsidR="00EE1B17" w:rsidRPr="00EE1B17" w:rsidRDefault="00047B6C" w:rsidP="007472CC">
      <w:pPr>
        <w:numPr>
          <w:ilvl w:val="0"/>
          <w:numId w:val="27"/>
        </w:numPr>
        <w:tabs>
          <w:tab w:val="left" w:pos="720"/>
        </w:tabs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 xml:space="preserve">Reflect the following agreement related to </w:t>
      </w:r>
      <w:r w:rsidR="00EE1B17" w:rsidRPr="00EE1B17">
        <w:rPr>
          <w:lang w:val="en-US"/>
        </w:rPr>
        <w:t>R3-182446:</w:t>
      </w:r>
    </w:p>
    <w:p w14:paraId="77AE675C" w14:textId="4AD717F3" w:rsidR="00EE1B17" w:rsidRDefault="00EE1B17" w:rsidP="007472CC">
      <w:pPr>
        <w:pStyle w:val="ListParagraph"/>
        <w:numPr>
          <w:ilvl w:val="1"/>
          <w:numId w:val="27"/>
        </w:numPr>
        <w:tabs>
          <w:tab w:val="left" w:pos="720"/>
        </w:tabs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 w:rsidRPr="00047B6C">
        <w:rPr>
          <w:lang w:val="en-US"/>
        </w:rPr>
        <w:t>gNB-CU-CP / gNB-CU-UP is agreed as name.</w:t>
      </w:r>
    </w:p>
    <w:p w14:paraId="4E78F381" w14:textId="4480ADF1" w:rsidR="007472CC" w:rsidRDefault="007472CC" w:rsidP="007472CC">
      <w:pPr>
        <w:pStyle w:val="ListParagraph"/>
        <w:numPr>
          <w:ilvl w:val="0"/>
          <w:numId w:val="27"/>
        </w:numPr>
        <w:tabs>
          <w:tab w:val="left" w:pos="720"/>
        </w:tabs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t xml:space="preserve">R3-182438, </w:t>
      </w:r>
      <w:r w:rsidRPr="007472CC">
        <w:rPr>
          <w:lang w:val="en-US"/>
        </w:rPr>
        <w:t>E1 non-UE associated procedures</w:t>
      </w:r>
      <w:r>
        <w:rPr>
          <w:lang w:val="en-US"/>
        </w:rPr>
        <w:t xml:space="preserve">, </w:t>
      </w:r>
      <w:r w:rsidRPr="007472CC">
        <w:rPr>
          <w:lang w:val="en-US"/>
        </w:rPr>
        <w:t>Nokia, Nokia Shanghai Bell</w:t>
      </w:r>
    </w:p>
    <w:p w14:paraId="179DE11A" w14:textId="2AC272FD" w:rsidR="007472CC" w:rsidRDefault="007472CC" w:rsidP="007472CC">
      <w:pPr>
        <w:pStyle w:val="ListParagraph"/>
        <w:numPr>
          <w:ilvl w:val="1"/>
          <w:numId w:val="27"/>
        </w:numPr>
        <w:tabs>
          <w:tab w:val="left" w:pos="720"/>
        </w:tabs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t>NOTE: figures have been updated to Visio for better quality and easier editing.</w:t>
      </w:r>
    </w:p>
    <w:p w14:paraId="00C22031" w14:textId="24C7FF27" w:rsidR="00116DCC" w:rsidRDefault="00116DCC" w:rsidP="007472CC">
      <w:pPr>
        <w:pStyle w:val="ListParagraph"/>
        <w:numPr>
          <w:ilvl w:val="1"/>
          <w:numId w:val="27"/>
        </w:numPr>
        <w:tabs>
          <w:tab w:val="left" w:pos="720"/>
        </w:tabs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t>NOTE: the network related IEs and corresponding references have been update</w:t>
      </w:r>
      <w:r w:rsidR="000C381B">
        <w:rPr>
          <w:lang w:val="en-US"/>
        </w:rPr>
        <w:t>d</w:t>
      </w:r>
      <w:r>
        <w:rPr>
          <w:lang w:val="en-US"/>
        </w:rPr>
        <w:t>.</w:t>
      </w:r>
    </w:p>
    <w:p w14:paraId="02852C54" w14:textId="4997A53A" w:rsidR="005922CF" w:rsidRDefault="005922CF" w:rsidP="005922CF">
      <w:pPr>
        <w:pStyle w:val="ListParagraph"/>
        <w:numPr>
          <w:ilvl w:val="0"/>
          <w:numId w:val="27"/>
        </w:numPr>
        <w:tabs>
          <w:tab w:val="left" w:pos="720"/>
        </w:tabs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t xml:space="preserve">R3-182442, </w:t>
      </w:r>
      <w:r w:rsidRPr="005922CF">
        <w:rPr>
          <w:lang w:val="en-US"/>
        </w:rPr>
        <w:t>Bearer Context Setup procedure</w:t>
      </w:r>
      <w:r>
        <w:rPr>
          <w:lang w:val="en-US"/>
        </w:rPr>
        <w:t>, Ericsson</w:t>
      </w:r>
    </w:p>
    <w:p w14:paraId="27942EF2" w14:textId="058FF528" w:rsidR="005922CF" w:rsidRDefault="005922CF" w:rsidP="005922CF">
      <w:pPr>
        <w:pStyle w:val="ListParagraph"/>
        <w:numPr>
          <w:ilvl w:val="1"/>
          <w:numId w:val="27"/>
        </w:numPr>
        <w:tabs>
          <w:tab w:val="left" w:pos="720"/>
        </w:tabs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t>NOTE: added missing reference to TS 38.331.</w:t>
      </w:r>
    </w:p>
    <w:p w14:paraId="0CF603D9" w14:textId="77777777" w:rsidR="0019516E" w:rsidRPr="007472CC" w:rsidRDefault="0019516E" w:rsidP="0019516E">
      <w:pPr>
        <w:pStyle w:val="ListParagraph"/>
        <w:numPr>
          <w:ilvl w:val="1"/>
          <w:numId w:val="27"/>
        </w:numPr>
        <w:tabs>
          <w:tab w:val="left" w:pos="720"/>
        </w:tabs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t>NOTE: the network related IEs and corresponding references have been re-ordered.</w:t>
      </w:r>
    </w:p>
    <w:p w14:paraId="103FA945" w14:textId="1E253251" w:rsidR="00894230" w:rsidRDefault="004D74E7" w:rsidP="004D74E7">
      <w:pPr>
        <w:pStyle w:val="ListParagraph"/>
        <w:numPr>
          <w:ilvl w:val="0"/>
          <w:numId w:val="27"/>
        </w:numPr>
        <w:tabs>
          <w:tab w:val="left" w:pos="720"/>
        </w:tabs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 w:rsidRPr="004D74E7">
        <w:rPr>
          <w:lang w:val="en-US"/>
        </w:rPr>
        <w:t>R3-182435</w:t>
      </w:r>
      <w:r>
        <w:rPr>
          <w:lang w:val="en-US"/>
        </w:rPr>
        <w:t xml:space="preserve">, Rapporteur TP for TS 38.463, Ericsson </w:t>
      </w:r>
    </w:p>
    <w:p w14:paraId="14081B34" w14:textId="1F574E3D" w:rsidR="004D74E7" w:rsidRPr="007472CC" w:rsidRDefault="004D74E7" w:rsidP="004D74E7">
      <w:pPr>
        <w:pStyle w:val="ListParagraph"/>
        <w:numPr>
          <w:ilvl w:val="1"/>
          <w:numId w:val="27"/>
        </w:numPr>
        <w:tabs>
          <w:tab w:val="left" w:pos="720"/>
        </w:tabs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t xml:space="preserve">NOTE: resolved overlapping changes. </w:t>
      </w:r>
    </w:p>
    <w:p w14:paraId="297D4866" w14:textId="20860E4E" w:rsidR="0043082A" w:rsidRDefault="0043082A" w:rsidP="0043082A">
      <w:pPr>
        <w:pStyle w:val="ListParagraph"/>
        <w:numPr>
          <w:ilvl w:val="0"/>
          <w:numId w:val="27"/>
        </w:numPr>
        <w:tabs>
          <w:tab w:val="left" w:pos="720"/>
        </w:tabs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 w:rsidRPr="004D74E7">
        <w:rPr>
          <w:lang w:val="en-US"/>
        </w:rPr>
        <w:t>R3-182</w:t>
      </w:r>
      <w:r>
        <w:rPr>
          <w:lang w:val="en-US"/>
        </w:rPr>
        <w:t>158,</w:t>
      </w:r>
      <w:r>
        <w:rPr>
          <w:lang w:val="en-US"/>
        </w:rPr>
        <w:t xml:space="preserve"> </w:t>
      </w:r>
      <w:r>
        <w:t>Text Proposal for E1AP to introduce the term “PDU Session Resource”</w:t>
      </w:r>
      <w:r>
        <w:rPr>
          <w:lang w:val="en-US"/>
        </w:rPr>
        <w:t>, Ericsson</w:t>
      </w:r>
      <w:r>
        <w:rPr>
          <w:lang w:val="en-US"/>
        </w:rPr>
        <w:t>, Nokia</w:t>
      </w:r>
      <w:bookmarkStart w:id="0" w:name="_GoBack"/>
      <w:bookmarkEnd w:id="0"/>
      <w:r>
        <w:rPr>
          <w:lang w:val="en-US"/>
        </w:rPr>
        <w:t xml:space="preserve"> </w:t>
      </w:r>
    </w:p>
    <w:p w14:paraId="1D12A116" w14:textId="52B0A7C8" w:rsidR="00BA1BA8" w:rsidRDefault="00BA1BA8" w:rsidP="00345333"/>
    <w:p w14:paraId="1F3BDAD1" w14:textId="77777777" w:rsidR="009B6455" w:rsidRDefault="009B6455" w:rsidP="009B6455">
      <w:pPr>
        <w:pStyle w:val="TOC1"/>
        <w:spacing w:after="120"/>
        <w:ind w:left="0" w:firstLine="0"/>
        <w:jc w:val="both"/>
        <w:rPr>
          <w:lang w:eastAsia="ja-JP"/>
        </w:rPr>
      </w:pPr>
    </w:p>
    <w:p w14:paraId="2354CE67" w14:textId="77777777" w:rsidR="004E3357" w:rsidRPr="00D80361" w:rsidRDefault="004E3357" w:rsidP="00D80361">
      <w:pPr>
        <w:rPr>
          <w:lang w:eastAsia="ja-JP"/>
        </w:rPr>
      </w:pPr>
    </w:p>
    <w:sectPr w:rsidR="004E3357" w:rsidRPr="00D80361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00E09" w14:textId="77777777" w:rsidR="00D9761D" w:rsidRDefault="00D9761D">
      <w:r>
        <w:separator/>
      </w:r>
    </w:p>
  </w:endnote>
  <w:endnote w:type="continuationSeparator" w:id="0">
    <w:p w14:paraId="25464CBA" w14:textId="77777777" w:rsidR="00D9761D" w:rsidRDefault="00D97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9E5D705" w:rsidR="00206A93" w:rsidRDefault="00206A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082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082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FE3F2" w14:textId="77777777" w:rsidR="00D9761D" w:rsidRDefault="00D9761D">
      <w:r>
        <w:separator/>
      </w:r>
    </w:p>
  </w:footnote>
  <w:footnote w:type="continuationSeparator" w:id="0">
    <w:p w14:paraId="1A745DA7" w14:textId="77777777" w:rsidR="00D9761D" w:rsidRDefault="00D97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06A93" w:rsidRDefault="00206A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87DAF"/>
    <w:multiLevelType w:val="hybridMultilevel"/>
    <w:tmpl w:val="38382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41098C"/>
    <w:multiLevelType w:val="hybridMultilevel"/>
    <w:tmpl w:val="7F541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1"/>
  </w:num>
  <w:num w:numId="5">
    <w:abstractNumId w:val="6"/>
  </w:num>
  <w:num w:numId="6">
    <w:abstractNumId w:val="13"/>
  </w:num>
  <w:num w:numId="7">
    <w:abstractNumId w:val="20"/>
  </w:num>
  <w:num w:numId="8">
    <w:abstractNumId w:val="7"/>
  </w:num>
  <w:num w:numId="9">
    <w:abstractNumId w:val="17"/>
  </w:num>
  <w:num w:numId="10">
    <w:abstractNumId w:val="22"/>
  </w:num>
  <w:num w:numId="11">
    <w:abstractNumId w:val="18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21"/>
  </w:num>
  <w:num w:numId="17">
    <w:abstractNumId w:val="24"/>
  </w:num>
  <w:num w:numId="18">
    <w:abstractNumId w:val="15"/>
  </w:num>
  <w:num w:numId="19">
    <w:abstractNumId w:val="26"/>
  </w:num>
  <w:num w:numId="20">
    <w:abstractNumId w:val="12"/>
  </w:num>
  <w:num w:numId="21">
    <w:abstractNumId w:val="23"/>
  </w:num>
  <w:num w:numId="22">
    <w:abstractNumId w:val="25"/>
  </w:num>
  <w:num w:numId="23">
    <w:abstractNumId w:val="4"/>
  </w:num>
  <w:num w:numId="24">
    <w:abstractNumId w:val="5"/>
  </w:num>
  <w:num w:numId="25">
    <w:abstractNumId w:val="19"/>
  </w:num>
  <w:num w:numId="26">
    <w:abstractNumId w:val="9"/>
  </w:num>
  <w:num w:numId="27">
    <w:abstractNumId w:val="3"/>
  </w:num>
  <w:num w:numId="2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507"/>
    <w:rsid w:val="00011B28"/>
    <w:rsid w:val="000135E0"/>
    <w:rsid w:val="0001446F"/>
    <w:rsid w:val="00015D15"/>
    <w:rsid w:val="000179D1"/>
    <w:rsid w:val="000212A2"/>
    <w:rsid w:val="000219FA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7B6C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381B"/>
    <w:rsid w:val="000C483D"/>
    <w:rsid w:val="000C5799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6DCC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516E"/>
    <w:rsid w:val="00196ADF"/>
    <w:rsid w:val="00197D7A"/>
    <w:rsid w:val="00197DF9"/>
    <w:rsid w:val="00197F2C"/>
    <w:rsid w:val="001A10F2"/>
    <w:rsid w:val="001A12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219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7E8D"/>
    <w:rsid w:val="002500C8"/>
    <w:rsid w:val="00250CB0"/>
    <w:rsid w:val="00251EA0"/>
    <w:rsid w:val="00253F49"/>
    <w:rsid w:val="002557A2"/>
    <w:rsid w:val="00257321"/>
    <w:rsid w:val="0025737C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24BC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B7531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3DB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965"/>
    <w:rsid w:val="00321C8F"/>
    <w:rsid w:val="00322C9F"/>
    <w:rsid w:val="00323F80"/>
    <w:rsid w:val="00324456"/>
    <w:rsid w:val="00324D23"/>
    <w:rsid w:val="003250A8"/>
    <w:rsid w:val="00330D48"/>
    <w:rsid w:val="00331751"/>
    <w:rsid w:val="00331D5D"/>
    <w:rsid w:val="0033324A"/>
    <w:rsid w:val="00333FDF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56A3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082A"/>
    <w:rsid w:val="004319E2"/>
    <w:rsid w:val="00432C84"/>
    <w:rsid w:val="004337E0"/>
    <w:rsid w:val="0043386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7A"/>
    <w:rsid w:val="004649C8"/>
    <w:rsid w:val="00465F3A"/>
    <w:rsid w:val="004669E2"/>
    <w:rsid w:val="00467E2F"/>
    <w:rsid w:val="00470039"/>
    <w:rsid w:val="004704DF"/>
    <w:rsid w:val="00470C31"/>
    <w:rsid w:val="004729D6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64F1"/>
    <w:rsid w:val="004A16BC"/>
    <w:rsid w:val="004A1C96"/>
    <w:rsid w:val="004A2A89"/>
    <w:rsid w:val="004A2B94"/>
    <w:rsid w:val="004A39D1"/>
    <w:rsid w:val="004A510F"/>
    <w:rsid w:val="004B1EB4"/>
    <w:rsid w:val="004B29D1"/>
    <w:rsid w:val="004B556D"/>
    <w:rsid w:val="004B7C0C"/>
    <w:rsid w:val="004C3898"/>
    <w:rsid w:val="004C465F"/>
    <w:rsid w:val="004C6DFE"/>
    <w:rsid w:val="004D36B1"/>
    <w:rsid w:val="004D3AB2"/>
    <w:rsid w:val="004D5745"/>
    <w:rsid w:val="004D742C"/>
    <w:rsid w:val="004D74E7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3FCF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435"/>
    <w:rsid w:val="0053355F"/>
    <w:rsid w:val="005338D0"/>
    <w:rsid w:val="00534B59"/>
    <w:rsid w:val="00534F50"/>
    <w:rsid w:val="00535BD6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1F1B"/>
    <w:rsid w:val="00582809"/>
    <w:rsid w:val="00584E55"/>
    <w:rsid w:val="005874A0"/>
    <w:rsid w:val="005875C9"/>
    <w:rsid w:val="0058798C"/>
    <w:rsid w:val="005900FA"/>
    <w:rsid w:val="0059101A"/>
    <w:rsid w:val="00591E55"/>
    <w:rsid w:val="005922CF"/>
    <w:rsid w:val="005935A4"/>
    <w:rsid w:val="00594252"/>
    <w:rsid w:val="005948C2"/>
    <w:rsid w:val="00594E97"/>
    <w:rsid w:val="00595DCA"/>
    <w:rsid w:val="00596ABE"/>
    <w:rsid w:val="005970AF"/>
    <w:rsid w:val="0059779B"/>
    <w:rsid w:val="005A12D3"/>
    <w:rsid w:val="005A209A"/>
    <w:rsid w:val="005A2347"/>
    <w:rsid w:val="005A2A1F"/>
    <w:rsid w:val="005A4BAC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E7D58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B4E"/>
    <w:rsid w:val="00645E14"/>
    <w:rsid w:val="0064624E"/>
    <w:rsid w:val="006469C8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5BA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2CC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5C9F"/>
    <w:rsid w:val="00856498"/>
    <w:rsid w:val="00856911"/>
    <w:rsid w:val="00856C5F"/>
    <w:rsid w:val="00863B41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230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88D"/>
    <w:rsid w:val="008A4CE1"/>
    <w:rsid w:val="008A51A8"/>
    <w:rsid w:val="008A54C7"/>
    <w:rsid w:val="008A77D8"/>
    <w:rsid w:val="008B0483"/>
    <w:rsid w:val="008B0C02"/>
    <w:rsid w:val="008B120C"/>
    <w:rsid w:val="008B2BCE"/>
    <w:rsid w:val="008B4B29"/>
    <w:rsid w:val="008B51A0"/>
    <w:rsid w:val="008B592A"/>
    <w:rsid w:val="008B649D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48C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9C8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272"/>
    <w:rsid w:val="0099366C"/>
    <w:rsid w:val="00993A69"/>
    <w:rsid w:val="00994DCA"/>
    <w:rsid w:val="009960EC"/>
    <w:rsid w:val="009970DD"/>
    <w:rsid w:val="009972F5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6455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491"/>
    <w:rsid w:val="009F5DC6"/>
    <w:rsid w:val="009F67E8"/>
    <w:rsid w:val="00A0064F"/>
    <w:rsid w:val="00A00B32"/>
    <w:rsid w:val="00A01DC0"/>
    <w:rsid w:val="00A048A8"/>
    <w:rsid w:val="00A04F49"/>
    <w:rsid w:val="00A07372"/>
    <w:rsid w:val="00A13E54"/>
    <w:rsid w:val="00A15202"/>
    <w:rsid w:val="00A16ACA"/>
    <w:rsid w:val="00A17F63"/>
    <w:rsid w:val="00A2193B"/>
    <w:rsid w:val="00A21A0C"/>
    <w:rsid w:val="00A2351A"/>
    <w:rsid w:val="00A264A9"/>
    <w:rsid w:val="00A26B42"/>
    <w:rsid w:val="00A26D81"/>
    <w:rsid w:val="00A27785"/>
    <w:rsid w:val="00A30187"/>
    <w:rsid w:val="00A306A5"/>
    <w:rsid w:val="00A33550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AAF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CE0"/>
    <w:rsid w:val="00AD0182"/>
    <w:rsid w:val="00AD0AA3"/>
    <w:rsid w:val="00AD13F1"/>
    <w:rsid w:val="00AD1952"/>
    <w:rsid w:val="00AD3F94"/>
    <w:rsid w:val="00AD4A5A"/>
    <w:rsid w:val="00AD6192"/>
    <w:rsid w:val="00AD67FE"/>
    <w:rsid w:val="00AE2542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E84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47E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66510"/>
    <w:rsid w:val="00B71854"/>
    <w:rsid w:val="00B71B58"/>
    <w:rsid w:val="00B739F6"/>
    <w:rsid w:val="00B77B66"/>
    <w:rsid w:val="00B8117B"/>
    <w:rsid w:val="00B81A6C"/>
    <w:rsid w:val="00B81D70"/>
    <w:rsid w:val="00B843AE"/>
    <w:rsid w:val="00B85DE5"/>
    <w:rsid w:val="00B85FAE"/>
    <w:rsid w:val="00B9093E"/>
    <w:rsid w:val="00B90E65"/>
    <w:rsid w:val="00B90F73"/>
    <w:rsid w:val="00B92917"/>
    <w:rsid w:val="00B93B59"/>
    <w:rsid w:val="00B9406A"/>
    <w:rsid w:val="00B94A2F"/>
    <w:rsid w:val="00B94C67"/>
    <w:rsid w:val="00B95078"/>
    <w:rsid w:val="00B96258"/>
    <w:rsid w:val="00BA1BA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00B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481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9B5"/>
    <w:rsid w:val="00C27C45"/>
    <w:rsid w:val="00C320FB"/>
    <w:rsid w:val="00C32657"/>
    <w:rsid w:val="00C33F4B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514B"/>
    <w:rsid w:val="00C70697"/>
    <w:rsid w:val="00C70FDF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4F2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481F"/>
    <w:rsid w:val="00CD7DDB"/>
    <w:rsid w:val="00CE0424"/>
    <w:rsid w:val="00CE374C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C92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87D7D"/>
    <w:rsid w:val="00D91055"/>
    <w:rsid w:val="00D9196D"/>
    <w:rsid w:val="00D92982"/>
    <w:rsid w:val="00D9761D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2AA"/>
    <w:rsid w:val="00DC0CBA"/>
    <w:rsid w:val="00DC1887"/>
    <w:rsid w:val="00DC25CF"/>
    <w:rsid w:val="00DC2D36"/>
    <w:rsid w:val="00DC4F17"/>
    <w:rsid w:val="00DC53EF"/>
    <w:rsid w:val="00DD0367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42A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0EC7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26A"/>
    <w:rsid w:val="00EA145C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2963"/>
    <w:rsid w:val="00ED3F0F"/>
    <w:rsid w:val="00ED63EF"/>
    <w:rsid w:val="00ED6433"/>
    <w:rsid w:val="00EE1309"/>
    <w:rsid w:val="00EE1A3D"/>
    <w:rsid w:val="00EE1B17"/>
    <w:rsid w:val="00EE1E64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3082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663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4C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D78C499-372A-405A-8A63-2FDAF062F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910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100</cp:revision>
  <cp:lastPrinted>2008-01-31T06:09:00Z</cp:lastPrinted>
  <dcterms:created xsi:type="dcterms:W3CDTF">2018-01-12T18:07:00Z</dcterms:created>
  <dcterms:modified xsi:type="dcterms:W3CDTF">2018-04-26T10:29:00Z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